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4C378" w14:textId="77777777" w:rsidR="008252A4" w:rsidRDefault="008252A4" w:rsidP="008252A4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Anne BURTON</w:t>
      </w:r>
      <w:r>
        <w:rPr>
          <w:rFonts w:eastAsia="Times New Roman" w:cs="Times New Roman"/>
          <w:szCs w:val="24"/>
        </w:rPr>
        <w:t xml:space="preserve"> 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fl.1498)</w:t>
      </w:r>
    </w:p>
    <w:p w14:paraId="651B9C65" w14:textId="77777777" w:rsidR="008252A4" w:rsidRDefault="008252A4" w:rsidP="008252A4">
      <w:pPr>
        <w:pStyle w:val="NoSpacing"/>
        <w:rPr>
          <w:rFonts w:eastAsia="Times New Roman" w:cs="Times New Roman"/>
          <w:szCs w:val="24"/>
        </w:rPr>
      </w:pPr>
    </w:p>
    <w:p w14:paraId="6F4BCBAB" w14:textId="77777777" w:rsidR="008252A4" w:rsidRDefault="008252A4" w:rsidP="008252A4">
      <w:pPr>
        <w:pStyle w:val="NoSpacing"/>
        <w:rPr>
          <w:rFonts w:eastAsia="Times New Roman" w:cs="Times New Roman"/>
          <w:szCs w:val="24"/>
        </w:rPr>
      </w:pPr>
    </w:p>
    <w:p w14:paraId="49D15E6D" w14:textId="77777777" w:rsidR="008252A4" w:rsidRDefault="008252A4" w:rsidP="008252A4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 Sep.1498</w:t>
      </w:r>
      <w:r>
        <w:rPr>
          <w:rFonts w:eastAsia="Times New Roman" w:cs="Times New Roman"/>
          <w:szCs w:val="24"/>
        </w:rPr>
        <w:tab/>
        <w:t xml:space="preserve">Roger </w:t>
      </w:r>
      <w:proofErr w:type="spellStart"/>
      <w:r>
        <w:rPr>
          <w:rFonts w:eastAsia="Times New Roman" w:cs="Times New Roman"/>
          <w:szCs w:val="24"/>
        </w:rPr>
        <w:t>Tymperley</w:t>
      </w:r>
      <w:proofErr w:type="spellEnd"/>
      <w:r>
        <w:rPr>
          <w:rFonts w:eastAsia="Times New Roman" w:cs="Times New Roman"/>
          <w:szCs w:val="24"/>
        </w:rPr>
        <w:t xml:space="preserve"> of Ipswich(q.v.) bequeathed her 3 platters, 3 dishes, </w:t>
      </w:r>
      <w:proofErr w:type="gramStart"/>
      <w:r>
        <w:rPr>
          <w:rFonts w:eastAsia="Times New Roman" w:cs="Times New Roman"/>
          <w:szCs w:val="24"/>
        </w:rPr>
        <w:t>3</w:t>
      </w:r>
      <w:proofErr w:type="gramEnd"/>
    </w:p>
    <w:p w14:paraId="00204675" w14:textId="77777777" w:rsidR="008252A4" w:rsidRDefault="008252A4" w:rsidP="008252A4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>pewter saucers and a brass two-gallon pot.</w:t>
      </w:r>
    </w:p>
    <w:p w14:paraId="713B9539" w14:textId="77777777" w:rsidR="008252A4" w:rsidRDefault="008252A4" w:rsidP="008252A4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(“The Register of John Morton, Archbishop of Canterbury 1486-1500” </w:t>
      </w:r>
      <w:proofErr w:type="spellStart"/>
      <w:r>
        <w:rPr>
          <w:rFonts w:eastAsia="Times New Roman" w:cs="Times New Roman"/>
          <w:szCs w:val="24"/>
        </w:rPr>
        <w:t>vol.III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15D897AF" w14:textId="77777777" w:rsidR="008252A4" w:rsidRDefault="008252A4" w:rsidP="008252A4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ed. Christopher Harper-Bill, pub. Canterbury and York Society 2000, pp.41-2)</w:t>
      </w:r>
    </w:p>
    <w:p w14:paraId="313FCCB2" w14:textId="77777777" w:rsidR="008252A4" w:rsidRDefault="008252A4" w:rsidP="008252A4">
      <w:pPr>
        <w:pStyle w:val="NoSpacing"/>
        <w:rPr>
          <w:rFonts w:eastAsia="Times New Roman" w:cs="Times New Roman"/>
          <w:szCs w:val="24"/>
        </w:rPr>
      </w:pPr>
    </w:p>
    <w:p w14:paraId="779CA460" w14:textId="77777777" w:rsidR="008252A4" w:rsidRDefault="008252A4" w:rsidP="008252A4">
      <w:pPr>
        <w:pStyle w:val="NoSpacing"/>
        <w:rPr>
          <w:rFonts w:eastAsia="Times New Roman" w:cs="Times New Roman"/>
          <w:szCs w:val="24"/>
        </w:rPr>
      </w:pPr>
    </w:p>
    <w:p w14:paraId="4F5ADD4D" w14:textId="77777777" w:rsidR="008252A4" w:rsidRDefault="008252A4" w:rsidP="008252A4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25 April 2023</w:t>
      </w:r>
    </w:p>
    <w:p w14:paraId="5615743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098334" w14:textId="77777777" w:rsidR="008252A4" w:rsidRDefault="008252A4" w:rsidP="009139A6">
      <w:r>
        <w:separator/>
      </w:r>
    </w:p>
  </w:endnote>
  <w:endnote w:type="continuationSeparator" w:id="0">
    <w:p w14:paraId="7D0FFF0B" w14:textId="77777777" w:rsidR="008252A4" w:rsidRDefault="008252A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E81E4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7710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CAD7E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179B40" w14:textId="77777777" w:rsidR="008252A4" w:rsidRDefault="008252A4" w:rsidP="009139A6">
      <w:r>
        <w:separator/>
      </w:r>
    </w:p>
  </w:footnote>
  <w:footnote w:type="continuationSeparator" w:id="0">
    <w:p w14:paraId="79432310" w14:textId="77777777" w:rsidR="008252A4" w:rsidRDefault="008252A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8947E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A2FD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3BAD9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52A4"/>
    <w:rsid w:val="000666E0"/>
    <w:rsid w:val="002510B7"/>
    <w:rsid w:val="005C130B"/>
    <w:rsid w:val="008252A4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1C6DC8"/>
  <w15:chartTrackingRefBased/>
  <w15:docId w15:val="{0F665D12-03DB-47DA-B556-6F9C30B64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2023-04-26T19:56:00Z</dcterms:created>
  <dcterms:modified xsi:type="dcterms:W3CDTF">2023-04-26T19:56:00Z</dcterms:modified>
</cp:coreProperties>
</file>